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54B24841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A56008B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05FC26A" w14:textId="77777777" w:rsidR="00682D2C" w:rsidRPr="00F45CAD" w:rsidRDefault="00682D2C" w:rsidP="002D4CA7"/>
        </w:tc>
      </w:tr>
      <w:tr w:rsidR="00682D2C" w:rsidRPr="00F45CAD" w14:paraId="79798D8B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68AC718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04C9A0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B7B3CD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68EBFDF7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38180A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FF0BED" w14:textId="6B97B7A4" w:rsidR="00682D2C" w:rsidRPr="00F45CAD" w:rsidRDefault="00182FA3" w:rsidP="002D4CA7">
            <w:r>
              <w:t>094-041-</w:t>
            </w:r>
            <w:r w:rsidR="00450300">
              <w:t>30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796A33" w14:textId="77777777" w:rsidR="00682D2C" w:rsidRPr="00F45CAD" w:rsidRDefault="00682D2C" w:rsidP="002D4CA7"/>
        </w:tc>
      </w:tr>
      <w:tr w:rsidR="00682D2C" w:rsidRPr="00F45CAD" w14:paraId="0F02A6F3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7AEBF6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BB002D" w14:textId="77777777" w:rsidR="00682D2C" w:rsidRPr="00F45CAD" w:rsidRDefault="00682D2C" w:rsidP="002D4CA7"/>
        </w:tc>
      </w:tr>
      <w:tr w:rsidR="00182FA3" w:rsidRPr="00F45CAD" w14:paraId="6138F70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3CB81A1" w14:textId="56236EE0" w:rsidR="00182FA3" w:rsidRPr="00F45CAD" w:rsidRDefault="00182FA3" w:rsidP="00182FA3">
            <w:r>
              <w:rPr>
                <w:rFonts w:cs="Arial"/>
              </w:rPr>
              <w:t>Umbau des ehemaligen Kirchengebäudes St. Laurentius in eine Kindertagesstätte</w:t>
            </w:r>
          </w:p>
        </w:tc>
      </w:tr>
      <w:tr w:rsidR="00182FA3" w:rsidRPr="00F45CAD" w14:paraId="2479595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1696CA1" w14:textId="77777777" w:rsidR="00182FA3" w:rsidRPr="00F45CAD" w:rsidRDefault="00182FA3" w:rsidP="00182FA3"/>
        </w:tc>
      </w:tr>
      <w:tr w:rsidR="00182FA3" w:rsidRPr="00F45CAD" w14:paraId="7A6F39EE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6469CA" w14:textId="77777777" w:rsidR="00182FA3" w:rsidRPr="00F45CAD" w:rsidRDefault="00182FA3" w:rsidP="00182FA3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3B63C4" w14:textId="77777777" w:rsidR="00182FA3" w:rsidRPr="00F45CAD" w:rsidRDefault="00182FA3" w:rsidP="00182FA3"/>
        </w:tc>
      </w:tr>
      <w:tr w:rsidR="00182FA3" w:rsidRPr="00F45CAD" w14:paraId="791CFE3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80E569A" w14:textId="0DFFE14F" w:rsidR="00182FA3" w:rsidRPr="00013F35" w:rsidRDefault="00450300" w:rsidP="00182FA3">
            <w:pPr>
              <w:rPr>
                <w:szCs w:val="20"/>
              </w:rPr>
            </w:pPr>
            <w:r w:rsidRPr="00341531">
              <w:rPr>
                <w:rFonts w:cs="Arial"/>
                <w:szCs w:val="20"/>
              </w:rPr>
              <w:t>21. Gewerk: Gebäudereinigungsarbeiten - Bauschlussreinigung</w:t>
            </w:r>
          </w:p>
        </w:tc>
      </w:tr>
    </w:tbl>
    <w:p w14:paraId="6851DE52" w14:textId="77777777" w:rsidR="00682D2C" w:rsidRPr="00F45CAD" w:rsidRDefault="00682D2C" w:rsidP="00682D2C"/>
    <w:p w14:paraId="27CAD552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2B6662FD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11F0403B" w14:textId="77777777" w:rsidR="00682D2C" w:rsidRPr="00F45CAD" w:rsidRDefault="00682D2C" w:rsidP="00682D2C"/>
    <w:p w14:paraId="48DCD360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Pr="00AF2BE2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5AA5EFB4" w14:textId="77777777" w:rsidR="00682D2C" w:rsidRPr="00F45CAD" w:rsidRDefault="00682D2C" w:rsidP="00682D2C"/>
    <w:p w14:paraId="2AE9A076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5E160DFA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BDA110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8D8C69F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F487323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975FA75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65A53A6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2327DC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2BCD5F2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1689981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4D5B59E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CFC47F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BD55C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8FC800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6F8574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039303C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CE9068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560895F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382CA6B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B9C3A98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380BD3F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365F0C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AC77EF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D81CE36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7D0C4E9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F1F009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8376D3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D1DE6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64ECC0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7F4CBA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535B39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FEC657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669EA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E0DF7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5EA4CB8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88E234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C8477D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FE283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3592AC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ECB170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03FD96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A81043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0F780F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1BBDE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D52156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10BBDE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3EC7D7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28B556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658E6E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B9FF20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213FD6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345C72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95B7B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B5A28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728CD9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364F63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42DD4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F6586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3AAE9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ED1503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EFEB3C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EA3DC7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30221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D99C8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FB2289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0CB345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B2EC24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F4EEDB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2038AA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CEB39C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715677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52E015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DF0DC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720872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5EDA05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82BD8E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20F57EFB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C6514" w14:textId="77777777" w:rsidR="001B382E" w:rsidRDefault="001B382E">
      <w:r>
        <w:separator/>
      </w:r>
    </w:p>
    <w:p w14:paraId="241E9053" w14:textId="77777777" w:rsidR="001B382E" w:rsidRDefault="001B382E"/>
    <w:p w14:paraId="439394E5" w14:textId="77777777" w:rsidR="001B382E" w:rsidRDefault="001B382E"/>
  </w:endnote>
  <w:endnote w:type="continuationSeparator" w:id="0">
    <w:p w14:paraId="6D36DABC" w14:textId="77777777" w:rsidR="001B382E" w:rsidRDefault="001B382E">
      <w:r>
        <w:continuationSeparator/>
      </w:r>
    </w:p>
    <w:p w14:paraId="6C725FC5" w14:textId="77777777" w:rsidR="001B382E" w:rsidRDefault="001B382E"/>
    <w:p w14:paraId="7AD103F8" w14:textId="77777777" w:rsidR="001B382E" w:rsidRDefault="001B38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735EA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65D17F8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F15972F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A55CEAD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4E7DE90" wp14:editId="1E51EB65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08E6A336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130FF25C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1170CAE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91C27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197F9" w14:textId="77777777" w:rsidR="001B382E" w:rsidRDefault="001B382E">
      <w:r>
        <w:separator/>
      </w:r>
    </w:p>
    <w:p w14:paraId="690FCF6C" w14:textId="77777777" w:rsidR="001B382E" w:rsidRDefault="001B382E"/>
    <w:p w14:paraId="1E954345" w14:textId="77777777" w:rsidR="001B382E" w:rsidRDefault="001B382E"/>
  </w:footnote>
  <w:footnote w:type="continuationSeparator" w:id="0">
    <w:p w14:paraId="11EF744C" w14:textId="77777777" w:rsidR="001B382E" w:rsidRDefault="001B382E">
      <w:r>
        <w:continuationSeparator/>
      </w:r>
    </w:p>
    <w:p w14:paraId="2A4D5370" w14:textId="77777777" w:rsidR="001B382E" w:rsidRDefault="001B382E"/>
    <w:p w14:paraId="7386C2A1" w14:textId="77777777" w:rsidR="001B382E" w:rsidRDefault="001B38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54754" w14:textId="77777777" w:rsidR="007A7D5E" w:rsidRDefault="007A7D5E"/>
  <w:p w14:paraId="3E6E4CBD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B2CD4" w14:textId="77777777" w:rsidR="007A7D5E" w:rsidRDefault="007A7D5E" w:rsidP="00701419">
    <w:pPr>
      <w:pStyle w:val="Kopfzeile"/>
    </w:pPr>
    <w:r>
      <w:t>233</w:t>
    </w:r>
  </w:p>
  <w:p w14:paraId="4823954F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D00CE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22981543">
    <w:abstractNumId w:val="1"/>
  </w:num>
  <w:num w:numId="2" w16cid:durableId="1604145162">
    <w:abstractNumId w:val="5"/>
  </w:num>
  <w:num w:numId="3" w16cid:durableId="1915158534">
    <w:abstractNumId w:val="7"/>
  </w:num>
  <w:num w:numId="4" w16cid:durableId="186218373">
    <w:abstractNumId w:val="16"/>
  </w:num>
  <w:num w:numId="5" w16cid:durableId="1600722669">
    <w:abstractNumId w:val="9"/>
  </w:num>
  <w:num w:numId="6" w16cid:durableId="1695034014">
    <w:abstractNumId w:val="3"/>
  </w:num>
  <w:num w:numId="7" w16cid:durableId="432477548">
    <w:abstractNumId w:val="12"/>
  </w:num>
  <w:num w:numId="8" w16cid:durableId="390277608">
    <w:abstractNumId w:val="8"/>
  </w:num>
  <w:num w:numId="9" w16cid:durableId="1736391176">
    <w:abstractNumId w:val="15"/>
  </w:num>
  <w:num w:numId="10" w16cid:durableId="746849480">
    <w:abstractNumId w:val="4"/>
  </w:num>
  <w:num w:numId="11" w16cid:durableId="949824695">
    <w:abstractNumId w:val="11"/>
  </w:num>
  <w:num w:numId="12" w16cid:durableId="327103161">
    <w:abstractNumId w:val="11"/>
  </w:num>
  <w:num w:numId="13" w16cid:durableId="2004501802">
    <w:abstractNumId w:val="11"/>
  </w:num>
  <w:num w:numId="14" w16cid:durableId="1493332308">
    <w:abstractNumId w:val="11"/>
  </w:num>
  <w:num w:numId="15" w16cid:durableId="886840170">
    <w:abstractNumId w:val="11"/>
  </w:num>
  <w:num w:numId="16" w16cid:durableId="156264232">
    <w:abstractNumId w:val="2"/>
  </w:num>
  <w:num w:numId="17" w16cid:durableId="1942100971">
    <w:abstractNumId w:val="2"/>
  </w:num>
  <w:num w:numId="18" w16cid:durableId="1856993344">
    <w:abstractNumId w:val="14"/>
  </w:num>
  <w:num w:numId="19" w16cid:durableId="1842163031">
    <w:abstractNumId w:val="13"/>
  </w:num>
  <w:num w:numId="20" w16cid:durableId="309678299">
    <w:abstractNumId w:val="10"/>
  </w:num>
  <w:num w:numId="21" w16cid:durableId="54552353">
    <w:abstractNumId w:val="6"/>
  </w:num>
  <w:num w:numId="22" w16cid:durableId="126902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13F35"/>
    <w:rsid w:val="0004038C"/>
    <w:rsid w:val="00046C8E"/>
    <w:rsid w:val="00055198"/>
    <w:rsid w:val="00064032"/>
    <w:rsid w:val="0006675C"/>
    <w:rsid w:val="00074825"/>
    <w:rsid w:val="00081305"/>
    <w:rsid w:val="000848E7"/>
    <w:rsid w:val="0009481D"/>
    <w:rsid w:val="000A42AA"/>
    <w:rsid w:val="000B158E"/>
    <w:rsid w:val="000B5165"/>
    <w:rsid w:val="000B57D6"/>
    <w:rsid w:val="000E7F83"/>
    <w:rsid w:val="001028D9"/>
    <w:rsid w:val="00106076"/>
    <w:rsid w:val="001176FC"/>
    <w:rsid w:val="00127C79"/>
    <w:rsid w:val="001426F7"/>
    <w:rsid w:val="00182FA3"/>
    <w:rsid w:val="001A6205"/>
    <w:rsid w:val="001B382E"/>
    <w:rsid w:val="001B705C"/>
    <w:rsid w:val="001C3E5C"/>
    <w:rsid w:val="001C509D"/>
    <w:rsid w:val="001D1BA7"/>
    <w:rsid w:val="001D2314"/>
    <w:rsid w:val="001E0C92"/>
    <w:rsid w:val="001F47CC"/>
    <w:rsid w:val="00205D03"/>
    <w:rsid w:val="00250D0E"/>
    <w:rsid w:val="002517FD"/>
    <w:rsid w:val="00263542"/>
    <w:rsid w:val="002748DF"/>
    <w:rsid w:val="002807B9"/>
    <w:rsid w:val="00283067"/>
    <w:rsid w:val="002C0F7B"/>
    <w:rsid w:val="002C403D"/>
    <w:rsid w:val="002D4CA7"/>
    <w:rsid w:val="002D53BB"/>
    <w:rsid w:val="002D5D1C"/>
    <w:rsid w:val="002E0D37"/>
    <w:rsid w:val="002E4302"/>
    <w:rsid w:val="002F4952"/>
    <w:rsid w:val="00327698"/>
    <w:rsid w:val="00342F11"/>
    <w:rsid w:val="003538D1"/>
    <w:rsid w:val="003552CC"/>
    <w:rsid w:val="00355C7F"/>
    <w:rsid w:val="00364C7B"/>
    <w:rsid w:val="003A008C"/>
    <w:rsid w:val="003A36E9"/>
    <w:rsid w:val="003C4AFC"/>
    <w:rsid w:val="003D3E99"/>
    <w:rsid w:val="003D4CB8"/>
    <w:rsid w:val="003E135E"/>
    <w:rsid w:val="003E2CD4"/>
    <w:rsid w:val="00402A1B"/>
    <w:rsid w:val="00424038"/>
    <w:rsid w:val="00450300"/>
    <w:rsid w:val="0045228F"/>
    <w:rsid w:val="00454471"/>
    <w:rsid w:val="0045726B"/>
    <w:rsid w:val="0046686C"/>
    <w:rsid w:val="0047055A"/>
    <w:rsid w:val="00471F72"/>
    <w:rsid w:val="00480ABD"/>
    <w:rsid w:val="004818FE"/>
    <w:rsid w:val="00483510"/>
    <w:rsid w:val="00492429"/>
    <w:rsid w:val="004C5609"/>
    <w:rsid w:val="004D2BDC"/>
    <w:rsid w:val="004E07A5"/>
    <w:rsid w:val="004E3711"/>
    <w:rsid w:val="004F44EB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92EE0"/>
    <w:rsid w:val="005A4489"/>
    <w:rsid w:val="005B0CE8"/>
    <w:rsid w:val="005C1C26"/>
    <w:rsid w:val="005C301C"/>
    <w:rsid w:val="005C41DA"/>
    <w:rsid w:val="005D0456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1657"/>
    <w:rsid w:val="006A5AED"/>
    <w:rsid w:val="006A66F3"/>
    <w:rsid w:val="006B7CF1"/>
    <w:rsid w:val="006D70A3"/>
    <w:rsid w:val="00701419"/>
    <w:rsid w:val="007161DD"/>
    <w:rsid w:val="00724CA7"/>
    <w:rsid w:val="0072588E"/>
    <w:rsid w:val="00734EDE"/>
    <w:rsid w:val="007633C2"/>
    <w:rsid w:val="0078194F"/>
    <w:rsid w:val="00782E76"/>
    <w:rsid w:val="0078695C"/>
    <w:rsid w:val="007A2DAB"/>
    <w:rsid w:val="007A7D5E"/>
    <w:rsid w:val="007D1796"/>
    <w:rsid w:val="007D7BBF"/>
    <w:rsid w:val="007E29F3"/>
    <w:rsid w:val="007E61DB"/>
    <w:rsid w:val="00810746"/>
    <w:rsid w:val="00810C37"/>
    <w:rsid w:val="0081723D"/>
    <w:rsid w:val="00840033"/>
    <w:rsid w:val="0084739E"/>
    <w:rsid w:val="008B1F06"/>
    <w:rsid w:val="008C5989"/>
    <w:rsid w:val="008D764D"/>
    <w:rsid w:val="008F52AA"/>
    <w:rsid w:val="008F6547"/>
    <w:rsid w:val="00910F0B"/>
    <w:rsid w:val="00962412"/>
    <w:rsid w:val="0097166A"/>
    <w:rsid w:val="009761CF"/>
    <w:rsid w:val="009769C9"/>
    <w:rsid w:val="009A3215"/>
    <w:rsid w:val="009A3295"/>
    <w:rsid w:val="009A33B4"/>
    <w:rsid w:val="009C14BE"/>
    <w:rsid w:val="009F3747"/>
    <w:rsid w:val="00A00872"/>
    <w:rsid w:val="00A476E3"/>
    <w:rsid w:val="00A5084B"/>
    <w:rsid w:val="00A75824"/>
    <w:rsid w:val="00A86FE0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18D8"/>
    <w:rsid w:val="00B434E5"/>
    <w:rsid w:val="00B61D2B"/>
    <w:rsid w:val="00B7227C"/>
    <w:rsid w:val="00B96ADB"/>
    <w:rsid w:val="00BA5E42"/>
    <w:rsid w:val="00BC6EAA"/>
    <w:rsid w:val="00BE4176"/>
    <w:rsid w:val="00BE53F8"/>
    <w:rsid w:val="00BF625E"/>
    <w:rsid w:val="00C101BF"/>
    <w:rsid w:val="00C246AC"/>
    <w:rsid w:val="00C26124"/>
    <w:rsid w:val="00C2678D"/>
    <w:rsid w:val="00C30192"/>
    <w:rsid w:val="00C5237A"/>
    <w:rsid w:val="00C764C5"/>
    <w:rsid w:val="00C94710"/>
    <w:rsid w:val="00C96E57"/>
    <w:rsid w:val="00CA5C9B"/>
    <w:rsid w:val="00CB1A31"/>
    <w:rsid w:val="00CD4199"/>
    <w:rsid w:val="00CD54C7"/>
    <w:rsid w:val="00CF20A3"/>
    <w:rsid w:val="00CF3816"/>
    <w:rsid w:val="00CF64C4"/>
    <w:rsid w:val="00D000F0"/>
    <w:rsid w:val="00D05C74"/>
    <w:rsid w:val="00D35D87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D6721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34990"/>
    <w:rsid w:val="00E43B6C"/>
    <w:rsid w:val="00E529D4"/>
    <w:rsid w:val="00E578EB"/>
    <w:rsid w:val="00E6087B"/>
    <w:rsid w:val="00E85EBB"/>
    <w:rsid w:val="00EA10EB"/>
    <w:rsid w:val="00EC7AED"/>
    <w:rsid w:val="00EE5AB3"/>
    <w:rsid w:val="00F1098A"/>
    <w:rsid w:val="00F133C2"/>
    <w:rsid w:val="00F21669"/>
    <w:rsid w:val="00F226FA"/>
    <w:rsid w:val="00F27B9F"/>
    <w:rsid w:val="00F32272"/>
    <w:rsid w:val="00F32C49"/>
    <w:rsid w:val="00F412BC"/>
    <w:rsid w:val="00F92CF7"/>
    <w:rsid w:val="00FA0151"/>
    <w:rsid w:val="00FA0CAD"/>
    <w:rsid w:val="00FA4680"/>
    <w:rsid w:val="00FA61ED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F25FA"/>
  <w15:docId w15:val="{EF42BBF9-3E44-4109-9EDA-F863F5F6A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141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Petra Bachmann</cp:lastModifiedBy>
  <cp:revision>30</cp:revision>
  <cp:lastPrinted>2010-02-09T14:25:00Z</cp:lastPrinted>
  <dcterms:created xsi:type="dcterms:W3CDTF">2012-07-19T04:58:00Z</dcterms:created>
  <dcterms:modified xsi:type="dcterms:W3CDTF">2026-07-02T15:09:00Z</dcterms:modified>
</cp:coreProperties>
</file>